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015A3" w:rsidTr="00A015A3" w14:paraId="0B337F3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15A3" w:rsidRDefault="00A015A3" w14:paraId="5D774026" w14:textId="0233F0E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15A3" w:rsidRDefault="00A015A3" w14:paraId="42E4EB7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015A3" w:rsidRDefault="00A015A3" w14:paraId="632AF3A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015A3" w:rsidRDefault="00A015A3" w14:paraId="01D20DF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015A3" w:rsidRDefault="00A015A3" w14:paraId="726E43F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A015A3" w:rsidP="00A015A3" w:rsidRDefault="00A015A3" w14:paraId="51A4D2EC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015A3" w:rsidP="00A015A3" w:rsidRDefault="00A015A3" w14:paraId="3B3C956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015A3" w:rsidP="00A015A3" w:rsidRDefault="00A015A3" w14:paraId="1E3D73C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St-2688/2019</w:t>
      </w:r>
    </w:p>
    <w:p w:rsidR="00A015A3" w:rsidP="00A015A3" w:rsidRDefault="00A015A3" w14:paraId="36906D52" w14:textId="77777777">
      <w:pPr>
        <w:tabs>
          <w:tab w:val="left" w:pos="709"/>
        </w:tabs>
      </w:pPr>
      <w:r>
        <w:t xml:space="preserve"> </w:t>
      </w:r>
    </w:p>
    <w:p w:rsidR="00A015A3" w:rsidP="00A015A3" w:rsidRDefault="00A015A3" w14:paraId="5DBEA13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015A3" w:rsidP="00A015A3" w:rsidRDefault="00A015A3" w14:paraId="753B2D7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015A3" w:rsidP="00A015A3" w:rsidRDefault="00A015A3" w14:paraId="7A4D204C" w14:textId="77777777">
      <w:pPr>
        <w:tabs>
          <w:tab w:val="left" w:pos="709"/>
        </w:tabs>
      </w:pPr>
    </w:p>
    <w:p w:rsidR="00A015A3" w:rsidP="00A015A3" w:rsidRDefault="00A015A3" w14:paraId="7BDD089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A015A3" w:rsidP="00A015A3" w:rsidRDefault="00A015A3" w14:paraId="69A00C0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015A3" w:rsidP="00A015A3" w:rsidRDefault="00A015A3" w14:paraId="3BFA7423" w14:textId="77777777">
      <w:pPr>
        <w:tabs>
          <w:tab w:val="left" w:pos="709"/>
        </w:tabs>
      </w:pPr>
    </w:p>
    <w:p w:rsidR="00A015A3" w:rsidP="00A015A3" w:rsidRDefault="00A015A3" w14:paraId="12462567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015A3" w:rsidP="00A015A3" w:rsidRDefault="00A015A3" w14:paraId="2815AD3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015A3" w:rsidP="00A015A3" w:rsidRDefault="00A015A3" w14:paraId="62A31E26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015A3" w:rsidP="00A015A3" w:rsidRDefault="00A015A3" w14:paraId="26C88BB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015A3" w:rsidP="00A015A3" w:rsidRDefault="00A015A3" w14:paraId="76A4EB9B" w14:textId="77777777">
      <w:pPr>
        <w:tabs>
          <w:tab w:val="left" w:pos="709"/>
        </w:tabs>
      </w:pPr>
    </w:p>
    <w:p w:rsidR="00A015A3" w:rsidP="00A015A3" w:rsidRDefault="00A015A3" w14:paraId="2FEF8A60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A015A3" w:rsidP="00A015A3" w:rsidRDefault="00A015A3" w14:paraId="139C6277" w14:textId="77777777">
      <w:pPr>
        <w:tabs>
          <w:tab w:val="left" w:pos="709"/>
        </w:tabs>
        <w:jc w:val="both"/>
      </w:pPr>
    </w:p>
    <w:p w:rsidR="00A015A3" w:rsidP="00A015A3" w:rsidRDefault="00A015A3" w14:paraId="717A1DAF" w14:textId="77777777">
      <w:pPr>
        <w:tabs>
          <w:tab w:val="left" w:pos="709"/>
        </w:tabs>
      </w:pPr>
      <w:r>
        <w:t xml:space="preserve"> </w:t>
      </w:r>
      <w:r>
        <w:tab/>
        <w:t>13. St-2687/2019</w:t>
      </w:r>
    </w:p>
    <w:p w:rsidR="00A015A3" w:rsidP="00A015A3" w:rsidRDefault="00A015A3" w14:paraId="74D1B416" w14:textId="77777777">
      <w:pPr>
        <w:tabs>
          <w:tab w:val="left" w:pos="709"/>
        </w:tabs>
      </w:pPr>
    </w:p>
    <w:p w:rsidR="00A015A3" w:rsidP="00A015A3" w:rsidRDefault="00A015A3" w14:paraId="2BF6B76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015A3" w:rsidP="00A015A3" w:rsidRDefault="00A015A3" w14:paraId="32E6337F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A015A3" w:rsidP="00A015A3" w:rsidRDefault="00A015A3" w14:paraId="44526382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A015A3" w:rsidP="00A015A3" w:rsidRDefault="00A015A3" w14:paraId="27C039EF" w14:textId="77777777">
      <w:pPr>
        <w:tabs>
          <w:tab w:val="left" w:pos="709"/>
        </w:tabs>
        <w:ind w:firstLine="708"/>
        <w:jc w:val="both"/>
      </w:pPr>
    </w:p>
    <w:p w:rsidR="00A015A3" w:rsidP="00A015A3" w:rsidRDefault="00A015A3" w14:paraId="147B5926" w14:textId="77777777">
      <w:pPr>
        <w:tabs>
          <w:tab w:val="left" w:pos="709"/>
        </w:tabs>
        <w:jc w:val="both"/>
      </w:pPr>
      <w:r>
        <w:t xml:space="preserve">protiv </w:t>
      </w:r>
    </w:p>
    <w:p w:rsidR="00A015A3" w:rsidP="00A015A3" w:rsidRDefault="00A015A3" w14:paraId="5B17B9AE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015A3" w:rsidP="00A015A3" w:rsidRDefault="00A015A3" w14:paraId="383B2EDD" w14:textId="77777777">
      <w:pPr>
        <w:tabs>
          <w:tab w:val="left" w:pos="709"/>
        </w:tabs>
        <w:ind w:left="708"/>
        <w:jc w:val="both"/>
      </w:pPr>
      <w:r>
        <w:tab/>
        <w:t>JOGA BONITO jednostavno društvo s ograničenom odgovornošću za trgovinu i usluge, Zagreb, Mirna ulica 2, OIB: 46431034013</w:t>
      </w:r>
    </w:p>
    <w:p w:rsidR="00A015A3" w:rsidP="00A015A3" w:rsidRDefault="00A015A3" w14:paraId="5181A847" w14:textId="77777777">
      <w:pPr>
        <w:tabs>
          <w:tab w:val="left" w:pos="709"/>
        </w:tabs>
        <w:ind w:left="708"/>
        <w:jc w:val="both"/>
      </w:pPr>
    </w:p>
    <w:p w:rsidR="00A015A3" w:rsidP="00A015A3" w:rsidRDefault="00A015A3" w14:paraId="76219D62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A015A3" w:rsidP="00A015A3" w:rsidRDefault="00A015A3" w14:paraId="029FA088" w14:textId="77777777">
      <w:pPr>
        <w:tabs>
          <w:tab w:val="left" w:pos="709"/>
        </w:tabs>
        <w:jc w:val="both"/>
      </w:pPr>
    </w:p>
    <w:p w:rsidR="00A015A3" w:rsidP="00A015A3" w:rsidRDefault="00A015A3" w14:paraId="40DE327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015A3" w:rsidP="00A015A3" w:rsidRDefault="00A015A3" w14:paraId="274397EA" w14:textId="77777777">
      <w:pPr>
        <w:tabs>
          <w:tab w:val="left" w:pos="709"/>
        </w:tabs>
      </w:pPr>
    </w:p>
    <w:p w:rsidR="00A015A3" w:rsidP="00A015A3" w:rsidRDefault="00A015A3" w14:paraId="6727C6D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015A3" w:rsidP="00A015A3" w:rsidRDefault="00A015A3" w14:paraId="7C0345D2" w14:textId="77777777">
      <w:pPr>
        <w:tabs>
          <w:tab w:val="left" w:pos="709"/>
        </w:tabs>
      </w:pPr>
    </w:p>
    <w:p w:rsidR="00A015A3" w:rsidP="00A015A3" w:rsidRDefault="00A015A3" w14:paraId="249A79D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015A3" w:rsidP="00A015A3" w:rsidRDefault="00A015A3" w14:paraId="5540B37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015A3" w:rsidP="00A015A3" w:rsidRDefault="00A015A3" w14:paraId="2E3213A8" w14:textId="77777777">
      <w:pPr>
        <w:tabs>
          <w:tab w:val="left" w:pos="709"/>
        </w:tabs>
      </w:pPr>
    </w:p>
    <w:p w:rsidR="00A015A3" w:rsidP="00A015A3" w:rsidRDefault="00A015A3" w14:paraId="5228E0AF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A0D76E0" w14:textId="0A0D76E0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015A3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015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15A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15A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15A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15A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015A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015A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015A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01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A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5A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5A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5A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015A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5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15A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0184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St-2688/2019</izvorni_sadrzaj>
    <derivirana_varijabla naziv="DomainObject.Predmet.OznakaBroj_1">St-2688/2019</derivirana_varijabla>
  </DomainObject.Predmet.OznakaBroj>
  <DomainObject.Predmet.OznakaBrojOptuznogAkta>
    <izvorni_sadrzaj>04-06-19-4694</izvorni_sadrzaj>
    <derivirana_varijabla naziv="DomainObject.Predmet.OznakaBrojOptuznogAkta_1">04-06-19-4694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JOGA BONITO jednostavno društvo s ograničenom odgovornošću za trgovinu i usluge</izvorni_sadrzaj>
    <derivirana_varijabla naziv="DomainObject.Predmet.ProtustrankaFormated_1">  JOGA BONITO jednostavno društvo s ograničenom odgovornošću za trgovinu i usluge</derivirana_varijabla>
  </DomainObject.Predmet.ProtustrankaFormated>
  <DomainObject.Predmet.ProtustrankaFormatedOIB>
    <izvorni_sadrzaj>  JOGA BONITO jednostavno društvo s ograničenom odgovornošću za trgovinu i usluge, OIB 46431034013</izvorni_sadrzaj>
    <derivirana_varijabla naziv="DomainObject.Predmet.ProtustrankaFormatedOIB_1">  JOGA BONITO jednostavno društvo s ograničenom odgovornošću za trgovinu i usluge, OIB 46431034013</derivirana_varijabla>
  </DomainObject.Predmet.ProtustrankaFormatedOIB>
  <DomainObject.Predmet.ProtustrankaFormatedWithAdress>
    <izvorni_sadrzaj> JOGA BONITO jednostavno društvo s ograničenom odgovornošću za trgovinu i usluge, Mirna ulica 2, 10000 Zagreb</izvorni_sadrzaj>
    <derivirana_varijabla naziv="DomainObject.Predmet.ProtustrankaFormatedWithAdress_1"> JOGA BONITO jednostavno društvo s ograničenom odgovornošću za trgovinu i usluge, Mirna ulica 2, 10000 Zagreb</derivirana_varijabla>
  </DomainObject.Predmet.ProtustrankaFormatedWithAdress>
  <DomainObject.Predmet.ProtustrankaFormatedWithAdressOIB>
    <izvorni_sadrzaj> JOGA BONITO jednostavno društvo s ograničenom odgovornošću za trgovinu i usluge, OIB 46431034013, Mirna ulica 2, 10000 Zagreb</izvorni_sadrzaj>
    <derivirana_varijabla naziv="DomainObject.Predmet.ProtustrankaFormatedWithAdressOIB_1"> JOGA BONITO jednostavno društvo s ograničenom odgovornošću za trgovinu i usluge, OIB 46431034013, Mirna ulica 2, 10000 Zagreb</derivirana_varijabla>
  </DomainObject.Predmet.ProtustrankaFormatedWithAdressOIB>
  <DomainObject.Predmet.ProtustrankaWithAdress>
    <izvorni_sadrzaj>JOGA BONITO jednostavno društvo s ograničenom odgovornošću za trgovinu i usluge Mirna ulica 2, 10000 Zagreb</izvorni_sadrzaj>
    <derivirana_varijabla naziv="DomainObject.Predmet.ProtustrankaWithAdress_1">JOGA BONITO jednostavno društvo s ograničenom odgovornošću za trgovinu i usluge Mirna ulica 2, 10000 Zagreb</derivirana_varijabla>
  </DomainObject.Predmet.ProtustrankaWithAdress>
  <DomainObject.Predmet.ProtustrankaWithAdressOIB>
    <izvorni_sadrzaj>JOGA BONITO jednostavno društvo s ograničenom odgovornošću za trgovinu i usluge, OIB 46431034013, Mirna ulica 2, 10000 Zagreb</izvorni_sadrzaj>
    <derivirana_varijabla naziv="DomainObject.Predmet.ProtustrankaWithAdressOIB_1">JOGA BONITO jednostavno društvo s ograničenom odgovornošću za trgovinu i usluge, OIB 46431034013, Mirna ulica 2, 10000 Zagreb</derivirana_varijabla>
  </DomainObject.Predmet.ProtustrankaWithAdressOIB>
  <DomainObject.Predmet.ProtustrankaNazivFormated>
    <izvorni_sadrzaj>JOGA BONITO jednostavno društvo s ograničenom odgovornošću za trgovinu i usluge</izvorni_sadrzaj>
    <derivirana_varijabla naziv="DomainObject.Predmet.ProtustrankaNazivFormated_1">JOGA BONITO jednostavno društvo s ograničenom odgovornošću za trgovinu i usluge</derivirana_varijabla>
  </DomainObject.Predmet.ProtustrankaNazivFormated>
  <DomainObject.Predmet.ProtustrankaNazivFormatedOIB>
    <izvorni_sadrzaj>JOGA BONITO jednostavno društvo s ograničenom odgovornošću za trgovinu i usluge, OIB 46431034013</izvorni_sadrzaj>
    <derivirana_varijabla naziv="DomainObject.Predmet.ProtustrankaNazivFormatedOIB_1">JOGA BONITO jednostavno društvo s ograničenom odgovornošću za trgovinu i usluge, OIB 46431034013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JOGA BONITO jednostavno društvo s ograničenom odgovornošću za trgovinu i usluge</item>
    </izvorni_sadrzaj>
    <derivirana_varijabla naziv="DomainObject.Predmet.ProtuStrankaListFormated_1">
      <item>JOGA BONITO jednostavno društvo s ograničenom odgovornošću za trgovinu i usluge</item>
    </derivirana_varijabla>
  </DomainObject.Predmet.ProtuStrankaListFormated>
  <DomainObject.Predmet.ProtuStrankaListFormatedOIB>
    <izvorni_sadrzaj>
      <item>JOGA BONITO jednostavno društvo s ograničenom odgovornošću za trgovinu i usluge, OIB 46431034013</item>
    </izvorni_sadrzaj>
    <derivirana_varijabla naziv="DomainObject.Predmet.ProtuStrankaListFormatedOIB_1">
      <item>JOGA BONITO jednostavno društvo s ograničenom odgovornošću za trgovinu i usluge, OIB 46431034013</item>
    </derivirana_varijabla>
  </DomainObject.Predmet.ProtuStrankaListFormatedOIB>
  <DomainObject.Predmet.ProtuStrankaListFormatedWithAdress>
    <izvorni_sadrzaj>
      <item>JOGA BONITO jednostavno društvo s ograničenom odgovornošću za trgovinu i usluge, Mirna ulica 2, 10000 Zagreb</item>
    </izvorni_sadrzaj>
    <derivirana_varijabla naziv="DomainObject.Predmet.ProtuStrankaListFormatedWithAdress_1">
      <item>JOGA BONITO jednostavno društvo s ograničenom odgovornošću za trgovinu i usluge, Mirna ulica 2, 10000 Zagreb</item>
    </derivirana_varijabla>
  </DomainObject.Predmet.ProtuStrankaListFormatedWithAdress>
  <DomainObject.Predmet.ProtuStrankaListFormatedWithAdressOIB>
    <izvorni_sadrzaj>
      <item>JOGA BONITO jednostavno društvo s ograničenom odgovornošću za trgovinu i usluge, OIB 46431034013, Mirna ulica 2, 10000 Zagreb</item>
    </izvorni_sadrzaj>
    <derivirana_varijabla naziv="DomainObject.Predmet.ProtuStrankaListFormatedWithAdressOIB_1">
      <item>JOGA BONITO jednostavno društvo s ograničenom odgovornošću za trgovinu i usluge, OIB 46431034013, Mirna ulica 2, 10000 Zagreb</item>
    </derivirana_varijabla>
  </DomainObject.Predmet.ProtuStrankaListFormatedWithAdressOIB>
  <DomainObject.Predmet.ProtuStrankaListNazivFormated>
    <izvorni_sadrzaj>
      <item>JOGA BONITO jednostavno društvo s ograničenom odgovornošću za trgovinu i usluge</item>
    </izvorni_sadrzaj>
    <derivirana_varijabla naziv="DomainObject.Predmet.ProtuStrankaListNazivFormated_1">
      <item>JOGA BONITO jednostavno društvo s ograničenom odgovornošću za trgovinu i usluge</item>
    </derivirana_varijabla>
  </DomainObject.Predmet.ProtuStrankaListNazivFormated>
  <DomainObject.Predmet.ProtuStrankaListNazivFormatedOIB>
    <izvorni_sadrzaj>
      <item>JOGA BONITO jednostavno društvo s ograničenom odgovornošću za trgovinu i usluge, OIB 46431034013</item>
    </izvorni_sadrzaj>
    <derivirana_varijabla naziv="DomainObject.Predmet.ProtuStrankaListNazivFormatedOIB_1">
      <item>JOGA BONITO jednostavno društvo s ograničenom odgovornošću za trgovinu i usluge, OIB 46431034013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JOGA BONITO jednostavno društvo s ograničenom odgovornošću za trgovinu i usluge</izvorni_sadrzaj>
    <derivirana_varijabla naziv="DomainObject.Predmet.ProtustrankaIDrugi_1">JOGA BONITO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JOGA BONITO jednostavno društvo s ograničenom odgovornošću za trgovinu i usluge, OIB 46431034013, Mirna ulica 2, 10000 Zagreb</izvorni_sadrzaj>
    <derivirana_varijabla naziv="DomainObject.Predmet.ProtustrankaIDrugiAdressOIB_1">JOGA BONITO jednostavno društvo s ograničenom odgovornošću za trgovinu i usluge, OIB 46431034013, Mirna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JOGA BONITO jednostavno društvo s ograničenom odgovornošću za trgovinu i usluge</item>
      <item>Financijska agencija</item>
    </izvorni_sadrzaj>
    <derivirana_varijabla naziv="DomainObject.Predmet.SudioniciListNaziv_1">
      <item>JOGA BONITO jednostavno društvo s ograničenom odgovornošću za trgovinu i usluge</item>
      <item>Financijska agencija</item>
    </derivirana_varijabla>
  </DomainObject.Predmet.SudioniciListNaziv>
  <DomainObject.Predmet.SudioniciListAdressOIB>
    <izvorni_sadrzaj>
      <item>JOGA BONITO jednostavno društvo s ograničenom odgovornošću za trgovinu i usluge, OIB 46431034013, Mirna ulica 2,10000 Zagreb</item>
      <item>Financijska agencija, OIB 85821130368, TRG SVIBANJSKIH ŽRTAVA 1995. 1,10000 Zagreb</item>
    </izvorni_sadrzaj>
    <derivirana_varijabla naziv="DomainObject.Predmet.SudioniciListAdressOIB_1">
      <item>JOGA BONITO jednostavno društvo s ograničenom odgovornošću za trgovinu i usluge, OIB 46431034013, Mirna ulica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46431034013</item>
      <item>, OIB 85821130368</item>
    </izvorni_sadrzaj>
    <derivirana_varijabla naziv="DomainObject.Predmet.SudioniciListNazivOIB_1">
      <item>, OIB 46431034013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147</properties:Words>
  <properties:Characters>869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